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WHITE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Lokwod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plaint of trespass against him at</w:t>
      </w: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 The case was continued until the 5</w:t>
      </w:r>
      <w:r w:rsidRPr="005F306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.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Alnewyk</w:t>
      </w:r>
      <w:proofErr w:type="spellEnd"/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York(q.v.)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Spensere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were pledges for him.</w:t>
      </w:r>
    </w:p>
    <w:p w:rsidR="00FD66E9" w:rsidRDefault="00FD66E9" w:rsidP="00FD66E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6E9" w:rsidRDefault="00FD66E9" w:rsidP="00FD6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2018</w:t>
      </w:r>
    </w:p>
    <w:p w:rsidR="006B2F86" w:rsidRPr="00E71FC3" w:rsidRDefault="00FD66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6E9" w:rsidRDefault="00FD66E9" w:rsidP="00E71FC3">
      <w:pPr>
        <w:spacing w:after="0" w:line="240" w:lineRule="auto"/>
      </w:pPr>
      <w:r>
        <w:separator/>
      </w:r>
    </w:p>
  </w:endnote>
  <w:endnote w:type="continuationSeparator" w:id="0">
    <w:p w:rsidR="00FD66E9" w:rsidRDefault="00FD66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6E9" w:rsidRDefault="00FD66E9" w:rsidP="00E71FC3">
      <w:pPr>
        <w:spacing w:after="0" w:line="240" w:lineRule="auto"/>
      </w:pPr>
      <w:r>
        <w:separator/>
      </w:r>
    </w:p>
  </w:footnote>
  <w:footnote w:type="continuationSeparator" w:id="0">
    <w:p w:rsidR="00FD66E9" w:rsidRDefault="00FD66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6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76A514-D3ED-4A81-B1C1-AC00BC0E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66E9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2018-01-07T21:52:00Z</dcterms:created>
  <dcterms:modified xsi:type="dcterms:W3CDTF">2018-01-07T21:53:00Z</dcterms:modified>
</cp:coreProperties>
</file>